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26102F54" w14:textId="2523B4B4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E3AC8" w:rsidRPr="003E3AC8">
              <w:t>Kanalneubau in der Overbruch Straße in Duisburg Walsum</w:t>
            </w:r>
            <w:r w:rsidR="00112109">
              <w:t> </w:t>
            </w:r>
            <w:r w:rsidR="00112109">
              <w:t> </w:t>
            </w:r>
            <w:r w:rsidR="00112109">
              <w:t> </w:t>
            </w:r>
            <w:r w:rsidR="00112109">
              <w:t> </w:t>
            </w:r>
            <w:r w:rsidR="00112109">
              <w:t> 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423C7" w14:textId="77777777" w:rsidR="0098230B" w:rsidRDefault="0098230B">
      <w:r>
        <w:separator/>
      </w:r>
    </w:p>
    <w:p w14:paraId="2B2D301C" w14:textId="77777777" w:rsidR="0098230B" w:rsidRDefault="0098230B"/>
    <w:p w14:paraId="7F9B5918" w14:textId="77777777" w:rsidR="0098230B" w:rsidRDefault="0098230B"/>
  </w:endnote>
  <w:endnote w:type="continuationSeparator" w:id="0">
    <w:p w14:paraId="2C409D5E" w14:textId="77777777" w:rsidR="0098230B" w:rsidRDefault="0098230B">
      <w:r>
        <w:continuationSeparator/>
      </w:r>
    </w:p>
    <w:p w14:paraId="45E1EF52" w14:textId="77777777" w:rsidR="0098230B" w:rsidRDefault="0098230B"/>
    <w:p w14:paraId="07A70445" w14:textId="77777777" w:rsidR="0098230B" w:rsidRDefault="009823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AD34B" w14:textId="77777777" w:rsidR="0098230B" w:rsidRDefault="0098230B" w:rsidP="00026D23">
      <w:r>
        <w:separator/>
      </w:r>
    </w:p>
  </w:footnote>
  <w:footnote w:type="continuationSeparator" w:id="0">
    <w:p w14:paraId="2BF5C54A" w14:textId="77777777" w:rsidR="0098230B" w:rsidRDefault="0098230B">
      <w:r>
        <w:continuationSeparator/>
      </w:r>
    </w:p>
    <w:p w14:paraId="0E9E7E94" w14:textId="77777777" w:rsidR="0098230B" w:rsidRDefault="0098230B"/>
    <w:p w14:paraId="716AAD4F" w14:textId="77777777" w:rsidR="0098230B" w:rsidRDefault="0098230B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ldLMh8iEu6JVbaEkZI98RlTMyBChdKtfGYL9wT7TAahJMw3c89oGtOsXLvTA17h/mVEeGWyOjkDV3x9L8BjDA==" w:salt="dz5NmNF15lmbjMxBe74msw=="/>
  <w:defaultTabStop w:val="709"/>
  <w:autoHyphenation/>
  <w:hyphenationZone w:val="425"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675C"/>
    <w:rsid w:val="00067E94"/>
    <w:rsid w:val="000733CD"/>
    <w:rsid w:val="00081305"/>
    <w:rsid w:val="000848E7"/>
    <w:rsid w:val="0009046A"/>
    <w:rsid w:val="000A3ACD"/>
    <w:rsid w:val="000A42AA"/>
    <w:rsid w:val="000A77E4"/>
    <w:rsid w:val="000C070F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10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2C44"/>
    <w:rsid w:val="003C30CD"/>
    <w:rsid w:val="003C6D2B"/>
    <w:rsid w:val="003D3E99"/>
    <w:rsid w:val="003E2CD4"/>
    <w:rsid w:val="003E3AC8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32A5"/>
    <w:rsid w:val="005F33EB"/>
    <w:rsid w:val="005F41CD"/>
    <w:rsid w:val="005F4EFC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877C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85F63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B37F2"/>
    <w:rsid w:val="00FB4227"/>
    <w:rsid w:val="00FB5CB4"/>
    <w:rsid w:val="00FC0982"/>
    <w:rsid w:val="00FC1057"/>
    <w:rsid w:val="00FC14E3"/>
    <w:rsid w:val="00FC1D18"/>
    <w:rsid w:val="00FD3B6E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735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Arslan, Yunus</cp:lastModifiedBy>
  <cp:revision>81</cp:revision>
  <cp:lastPrinted>2024-07-15T07:21:00Z</cp:lastPrinted>
  <dcterms:created xsi:type="dcterms:W3CDTF">2022-01-27T14:34:00Z</dcterms:created>
  <dcterms:modified xsi:type="dcterms:W3CDTF">2026-04-17T08:29:00Z</dcterms:modified>
</cp:coreProperties>
</file>